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91017C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91017C">
        <w:rPr>
          <w:sz w:val="32"/>
          <w:szCs w:val="32"/>
          <w:lang w:val="nl-NL"/>
        </w:rPr>
        <w:t xml:space="preserve">Perceel </w:t>
      </w:r>
      <w:r w:rsidR="00D50297" w:rsidRPr="0091017C">
        <w:rPr>
          <w:sz w:val="32"/>
          <w:szCs w:val="32"/>
          <w:lang w:val="nl-NL"/>
        </w:rPr>
        <w:t>5a/b</w:t>
      </w:r>
      <w:r w:rsidR="00F36F56" w:rsidRPr="0091017C">
        <w:rPr>
          <w:sz w:val="32"/>
          <w:szCs w:val="32"/>
          <w:lang w:val="nl-NL"/>
        </w:rPr>
        <w:t xml:space="preserve">: </w:t>
      </w:r>
      <w:r w:rsidR="00D50297" w:rsidRPr="0091017C">
        <w:rPr>
          <w:sz w:val="32"/>
          <w:szCs w:val="32"/>
          <w:lang w:val="nl-NL"/>
        </w:rPr>
        <w:t>Terminal en operationele gebouwen</w:t>
      </w:r>
    </w:p>
    <w:p w:rsidR="00C55995" w:rsidRPr="0030396C" w:rsidRDefault="00C55995" w:rsidP="00C55995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Standaardformulier E Kerncompetenties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693"/>
        <w:gridCol w:w="1417"/>
      </w:tblGrid>
      <w:tr w:rsidR="0030396C" w:rsidRPr="0030396C" w:rsidTr="00810A03">
        <w:trPr>
          <w:trHeight w:val="624"/>
        </w:trPr>
        <w:tc>
          <w:tcPr>
            <w:tcW w:w="7650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</w:t>
            </w:r>
            <w:r w:rsidR="00D50297">
              <w:rPr>
                <w:rFonts w:ascii="Calibri" w:hAnsi="Calibri" w:cs="Calibri"/>
                <w:sz w:val="24"/>
                <w:szCs w:val="24"/>
              </w:rPr>
              <w:t>5</w:t>
            </w:r>
          </w:p>
          <w:p w:rsidR="0030396C" w:rsidRPr="00BC0E74" w:rsidRDefault="005724AC" w:rsidP="00EB4182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5724AC">
              <w:rPr>
                <w:rFonts w:ascii="Calibri" w:hAnsi="Calibri" w:cs="Calibri"/>
                <w:b/>
                <w:i/>
                <w:sz w:val="24"/>
                <w:szCs w:val="24"/>
              </w:rPr>
              <w:t>Bouwkundige werken</w:t>
            </w:r>
          </w:p>
        </w:tc>
        <w:tc>
          <w:tcPr>
            <w:tcW w:w="1417" w:type="dxa"/>
            <w:shd w:val="clear" w:color="auto" w:fill="D9D9D9"/>
          </w:tcPr>
          <w:p w:rsidR="0030396C" w:rsidRPr="0030396C" w:rsidRDefault="00BD1466" w:rsidP="00D50297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</w:t>
            </w:r>
            <w:r w:rsidR="00D50297">
              <w:rPr>
                <w:rFonts w:ascii="Calibri" w:hAnsi="Calibri" w:cs="Calibri"/>
                <w:sz w:val="44"/>
                <w:szCs w:val="44"/>
              </w:rPr>
              <w:t>5</w:t>
            </w:r>
            <w:r w:rsidR="005724AC">
              <w:rPr>
                <w:rFonts w:ascii="Calibri" w:hAnsi="Calibri" w:cs="Calibri"/>
                <w:sz w:val="44"/>
                <w:szCs w:val="44"/>
              </w:rPr>
              <w:t>-K7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Totale bouwkosten,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 xml:space="preserve">€ 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BC0E74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F5383B" w:rsidRPr="00F5383B">
              <w:rPr>
                <w:rFonts w:ascii="Calibri" w:hAnsi="Calibri" w:cs="Calibri"/>
                <w:sz w:val="18"/>
                <w:szCs w:val="18"/>
              </w:rPr>
              <w:t>P5 – K7 B</w:t>
            </w:r>
            <w:r w:rsidR="00640317" w:rsidRPr="00F5383B">
              <w:rPr>
                <w:rFonts w:ascii="Calibri" w:hAnsi="Calibri" w:cs="Calibri"/>
                <w:sz w:val="18"/>
                <w:szCs w:val="18"/>
              </w:rPr>
              <w:t>ouwkundige werken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5C351F" w:rsidRDefault="00A226BC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="007A4CDB" w:rsidRPr="007A4CDB">
              <w:rPr>
                <w:rFonts w:asciiTheme="minorHAnsi" w:hAnsiTheme="minorHAnsi" w:cstheme="minorHAnsi"/>
                <w:sz w:val="18"/>
                <w:szCs w:val="18"/>
              </w:rPr>
              <w:t>e uitvoering van Bouwkundige werken, inclusief uitvoeringscoördinatie, van een utiliteitsbouwproject</w:t>
            </w:r>
            <w:r w:rsidR="00F5383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7A4CDB">
        <w:trPr>
          <w:trHeight w:val="35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7A4CDB" w:rsidP="00BD1140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7A4CDB">
              <w:rPr>
                <w:rFonts w:asciiTheme="minorHAnsi" w:hAnsiTheme="minorHAnsi" w:cstheme="minorHAnsi"/>
                <w:sz w:val="18"/>
                <w:szCs w:val="18"/>
              </w:rPr>
              <w:t>Het referentieproject betreft nieuwbouw of renovatie</w:t>
            </w:r>
            <w:r w:rsidR="00F5383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4211A" w:rsidRPr="0030396C" w:rsidTr="00B4211A">
        <w:trPr>
          <w:trHeight w:val="652"/>
        </w:trPr>
        <w:tc>
          <w:tcPr>
            <w:tcW w:w="4957" w:type="dxa"/>
            <w:tcBorders>
              <w:bottom w:val="double" w:sz="4" w:space="0" w:color="000000"/>
            </w:tcBorders>
          </w:tcPr>
          <w:p w:rsidR="00B4211A" w:rsidRPr="00185413" w:rsidRDefault="00A33230" w:rsidP="00F94D92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A33230">
              <w:rPr>
                <w:rFonts w:asciiTheme="minorHAnsi" w:hAnsiTheme="minorHAnsi" w:cstheme="minorHAnsi"/>
                <w:sz w:val="18"/>
                <w:szCs w:val="18"/>
              </w:rPr>
              <w:t>De bouwkundige werkzaamheden hebben een opdrachtwaa</w:t>
            </w:r>
            <w:r w:rsidR="00F94D92">
              <w:rPr>
                <w:rFonts w:asciiTheme="minorHAnsi" w:hAnsiTheme="minorHAnsi" w:cstheme="minorHAnsi"/>
                <w:sz w:val="18"/>
                <w:szCs w:val="18"/>
              </w:rPr>
              <w:t>rde van ten minste €15.000.000</w:t>
            </w:r>
            <w:r w:rsidR="001B29A3">
              <w:rPr>
                <w:rFonts w:asciiTheme="minorHAnsi" w:hAnsiTheme="minorHAnsi" w:cstheme="minorHAnsi"/>
                <w:sz w:val="18"/>
                <w:szCs w:val="18"/>
              </w:rPr>
              <w:t>,-</w:t>
            </w:r>
            <w:r w:rsidR="00F94D9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33230">
              <w:rPr>
                <w:rFonts w:asciiTheme="minorHAnsi" w:hAnsiTheme="minorHAnsi" w:cstheme="minorHAnsi"/>
                <w:sz w:val="18"/>
                <w:szCs w:val="18"/>
              </w:rPr>
              <w:t>exclusief BTW</w:t>
            </w:r>
            <w:r w:rsidR="00F5383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B4211A" w:rsidRPr="00457000" w:rsidRDefault="00B4211A" w:rsidP="00B4211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4211A" w:rsidRPr="00457000" w:rsidRDefault="00B4211A" w:rsidP="00B4211A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F94D92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="00457000" w:rsidRPr="00457000">
              <w:rPr>
                <w:rFonts w:ascii="Calibri" w:hAnsi="Calibri" w:cs="Calibri"/>
                <w:sz w:val="18"/>
                <w:szCs w:val="18"/>
              </w:rPr>
              <w:t xml:space="preserve">e Gegadigde (zelfstandig of </w:t>
            </w:r>
            <w:proofErr w:type="spellStart"/>
            <w:r w:rsidR="00457000"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="00457000"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 w:rsidR="00457000"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="00457000"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B96D16" w:rsidP="003E1A2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96D16">
              <w:rPr>
                <w:rFonts w:ascii="Calibri" w:hAnsi="Calibri" w:cs="Calibri"/>
                <w:sz w:val="18"/>
                <w:szCs w:val="18"/>
              </w:rPr>
              <w:t>Het referentieproject is opgeleverd in de periode van 5 jaar (vijf) voorafgaand aan de uiterste datum van Aanmelding</w:t>
            </w:r>
            <w:r w:rsidR="00F5383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bookmarkStart w:id="0" w:name="_GoBack"/>
            <w:bookmarkEnd w:id="0"/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C1EE3">
        <w:trPr>
          <w:trHeight w:val="340"/>
        </w:trPr>
        <w:tc>
          <w:tcPr>
            <w:tcW w:w="9067" w:type="dxa"/>
            <w:gridSpan w:val="3"/>
            <w:shd w:val="clear" w:color="auto" w:fill="F2F2F2" w:themeFill="background1" w:themeFillShade="F2"/>
            <w:vAlign w:val="center"/>
          </w:tcPr>
          <w:p w:rsidR="00645A41" w:rsidRDefault="0030396C" w:rsidP="00645A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0396C" w:rsidRPr="0030396C" w:rsidRDefault="0030396C" w:rsidP="00645A41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0396C" w:rsidRPr="0030396C" w:rsidRDefault="0030396C" w:rsidP="0030396C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/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91017C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F5383B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DDD4F17"/>
    <w:multiLevelType w:val="hybridMultilevel"/>
    <w:tmpl w:val="CC6E130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602BB"/>
    <w:rsid w:val="000E1FDE"/>
    <w:rsid w:val="00185413"/>
    <w:rsid w:val="001B29A3"/>
    <w:rsid w:val="00216B78"/>
    <w:rsid w:val="00220881"/>
    <w:rsid w:val="0029013F"/>
    <w:rsid w:val="0030396C"/>
    <w:rsid w:val="003E1A2B"/>
    <w:rsid w:val="00420682"/>
    <w:rsid w:val="00455CA0"/>
    <w:rsid w:val="00457000"/>
    <w:rsid w:val="004D124E"/>
    <w:rsid w:val="0054341E"/>
    <w:rsid w:val="00555521"/>
    <w:rsid w:val="005724AC"/>
    <w:rsid w:val="005C351F"/>
    <w:rsid w:val="005D6558"/>
    <w:rsid w:val="006057E8"/>
    <w:rsid w:val="0061714F"/>
    <w:rsid w:val="00626A8C"/>
    <w:rsid w:val="00640317"/>
    <w:rsid w:val="00645A41"/>
    <w:rsid w:val="006E2505"/>
    <w:rsid w:val="006F4987"/>
    <w:rsid w:val="007040FC"/>
    <w:rsid w:val="00743000"/>
    <w:rsid w:val="007938B7"/>
    <w:rsid w:val="007A4CDB"/>
    <w:rsid w:val="007B14BF"/>
    <w:rsid w:val="00810A03"/>
    <w:rsid w:val="00821E35"/>
    <w:rsid w:val="0087168D"/>
    <w:rsid w:val="008C1EE3"/>
    <w:rsid w:val="00902320"/>
    <w:rsid w:val="0091017C"/>
    <w:rsid w:val="00965F8E"/>
    <w:rsid w:val="009810AD"/>
    <w:rsid w:val="00A17745"/>
    <w:rsid w:val="00A226BC"/>
    <w:rsid w:val="00A33230"/>
    <w:rsid w:val="00A45C9B"/>
    <w:rsid w:val="00A948C6"/>
    <w:rsid w:val="00AC6BD7"/>
    <w:rsid w:val="00AF42BB"/>
    <w:rsid w:val="00B4211A"/>
    <w:rsid w:val="00B82610"/>
    <w:rsid w:val="00B96D16"/>
    <w:rsid w:val="00BC0142"/>
    <w:rsid w:val="00BC0E74"/>
    <w:rsid w:val="00BD1140"/>
    <w:rsid w:val="00BD1466"/>
    <w:rsid w:val="00C55995"/>
    <w:rsid w:val="00CB533A"/>
    <w:rsid w:val="00D2647A"/>
    <w:rsid w:val="00D50297"/>
    <w:rsid w:val="00D67D7B"/>
    <w:rsid w:val="00D70437"/>
    <w:rsid w:val="00DC5930"/>
    <w:rsid w:val="00DE1A38"/>
    <w:rsid w:val="00E50CCC"/>
    <w:rsid w:val="00EB4182"/>
    <w:rsid w:val="00EE322E"/>
    <w:rsid w:val="00F36F56"/>
    <w:rsid w:val="00F5383B"/>
    <w:rsid w:val="00F622EC"/>
    <w:rsid w:val="00F93AF2"/>
    <w:rsid w:val="00F94D9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22400-2346-4EEC-9CA3-BAB489C69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B9F4DD6B.dotm</Template>
  <TotalTime>0</TotalTime>
  <Pages>1</Pages>
  <Words>302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2017-10-25T13:13:00Z</dcterms:created>
  <dcterms:modified xsi:type="dcterms:W3CDTF">2017-10-25T20:01:00Z</dcterms:modified>
</cp:coreProperties>
</file>